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984DF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14:paraId="7FB2AFEE" w:rsidR="00C44B8B" w:rsidRPr="003E6AFE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3A7A" w:rsidR="00C44B8B" w:rsidRPr="003E6AF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6AF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77DD" w:rsidR="00C44B8B" w:rsidRPr="003E6AFE" w:rsidRDefault="00621936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E6AFE">
              <w:rPr>
                <w:b/>
                <w:sz w:val="26"/>
                <w:szCs w:val="26"/>
                <w:lang w:val="en-US"/>
              </w:rPr>
              <w:t>203A</w:t>
            </w:r>
            <w:r w:rsidRPr="003E6AFE">
              <w:rPr>
                <w:b/>
                <w:sz w:val="26"/>
                <w:szCs w:val="26"/>
              </w:rPr>
              <w:t>_</w:t>
            </w:r>
            <w:r w:rsidR="00DB443D" w:rsidRPr="003E6AFE">
              <w:rPr>
                <w:b/>
                <w:sz w:val="26"/>
                <w:szCs w:val="26"/>
                <w:lang w:val="en-US"/>
              </w:rPr>
              <w:t>10</w:t>
            </w:r>
            <w:r w:rsidRPr="003E6AFE">
              <w:rPr>
                <w:b/>
                <w:sz w:val="26"/>
                <w:szCs w:val="26"/>
              </w:rPr>
              <w:t>7</w:t>
            </w:r>
          </w:p>
        </w:tc>
      </w:tr>
      <w:tr w14:paraId="447E606E" w:rsidR="00C44B8B" w:rsidRPr="003E6AFE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3D" w:rsidR="00C44B8B" w:rsidRPr="003E6AF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E6AFE">
              <w:rPr>
                <w:b/>
                <w:sz w:val="26"/>
                <w:szCs w:val="26"/>
              </w:rPr>
              <w:t xml:space="preserve">Номер материала </w:t>
            </w:r>
            <w:r w:rsidRPr="003E6AF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C9CE" w:rsidR="00C44B8B" w:rsidRPr="003E6AFE" w:rsidRDefault="00160EF1" w:rsidP="002169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E6AFE">
              <w:rPr>
                <w:b/>
                <w:sz w:val="26"/>
                <w:szCs w:val="26"/>
                <w:lang w:val="en-US"/>
              </w:rPr>
              <w:t>2115160</w:t>
            </w:r>
          </w:p>
        </w:tc>
      </w:tr>
    </w:tbl>
    <w:p w14:paraId="77095041" w:rsidR="00C44B8B" w:rsidRPr="003E6AFE" w:rsidRDefault="00C44B8B" w:rsidP="008D4C64">
      <w:pPr>
        <w:spacing w:line="276" w:lineRule="auto"/>
        <w:ind w:right="-1"/>
        <w:jc w:val="right"/>
        <w:rPr>
          <w:sz w:val="26"/>
          <w:szCs w:val="26"/>
        </w:rPr>
      </w:pPr>
      <w:r w:rsidRPr="003E6AFE">
        <w:rPr>
          <w:sz w:val="26"/>
          <w:szCs w:val="26"/>
        </w:rPr>
        <w:t>_____________________________________</w:t>
      </w:r>
    </w:p>
    <w:p w14:paraId="62E6B0D4" w:rsidR="00C44B8B" w:rsidRPr="003E6AF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E6AFE">
        <w:rPr>
          <w:sz w:val="26"/>
          <w:szCs w:val="26"/>
        </w:rPr>
        <w:t>_____________________________________</w:t>
      </w:r>
    </w:p>
    <w:p w14:paraId="387224B3" w:rsidR="00C44B8B" w:rsidRPr="003E6AF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E6AFE">
        <w:rPr>
          <w:sz w:val="26"/>
          <w:szCs w:val="26"/>
        </w:rPr>
        <w:t>_____________________________________</w:t>
      </w:r>
    </w:p>
    <w:p w14:paraId="3EFCAF29" w:rsidR="00C44B8B" w:rsidRPr="003E6AF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E6AFE">
        <w:rPr>
          <w:sz w:val="26"/>
          <w:szCs w:val="26"/>
        </w:rPr>
        <w:tab/>
      </w:r>
      <w:r w:rsidRPr="003E6AFE">
        <w:rPr>
          <w:sz w:val="26"/>
          <w:szCs w:val="26"/>
        </w:rPr>
        <w:t>_______________________ /_____________</w:t>
      </w:r>
      <w:bookmarkStart w:id="0" w:name="_GoBack"/>
      <w:bookmarkEnd w:id="0"/>
    </w:p>
    <w:p w14:paraId="4AA3E4D8" w:rsidR="00C44B8B" w:rsidRPr="003E6AF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E6AFE">
        <w:rPr>
          <w:sz w:val="26"/>
          <w:szCs w:val="26"/>
        </w:rPr>
        <w:t>“_______” ___________________ 20_____ г.</w:t>
      </w:r>
    </w:p>
    <w:p w14:paraId="7EB7CFF0" w:rsidR="00C44B8B" w:rsidRPr="003E6AFE" w:rsidRDefault="00C44B8B" w:rsidP="00C44B8B">
      <w:pPr>
        <w:rPr>
          <w:sz w:val="26"/>
          <w:szCs w:val="26"/>
        </w:rPr>
      </w:pPr>
    </w:p>
    <w:p w14:paraId="48CBFD74" w:rsidR="00C44B8B" w:rsidRPr="003E6AFE" w:rsidRDefault="00C44B8B" w:rsidP="00C44B8B">
      <w:pPr>
        <w:rPr>
          <w:sz w:val="26"/>
          <w:szCs w:val="26"/>
        </w:rPr>
      </w:pPr>
    </w:p>
    <w:p w14:paraId="1C303576" w:rsidR="00C44B8B" w:rsidRPr="003E6AFE" w:rsidRDefault="00C44B8B" w:rsidP="00C44B8B">
      <w:pPr>
        <w:rPr>
          <w:sz w:val="26"/>
          <w:szCs w:val="26"/>
        </w:rPr>
      </w:pPr>
    </w:p>
    <w:p w14:paraId="4BED9653" w:rsidR="00C44B8B" w:rsidRPr="003E6AFE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3E6AFE">
        <w:rPr>
          <w:sz w:val="26"/>
          <w:szCs w:val="26"/>
        </w:rPr>
        <w:t>ТЕХНИЧЕСКОЕ ЗАДАНИЕ</w:t>
      </w:r>
    </w:p>
    <w:p w14:paraId="389592E5" w:rsidR="004F6968" w:rsidRPr="003E6AFE" w:rsidRDefault="004F6968" w:rsidP="00773399">
      <w:pPr>
        <w:ind w:firstLine="0"/>
        <w:jc w:val="center"/>
        <w:rPr>
          <w:b/>
          <w:sz w:val="26"/>
          <w:szCs w:val="26"/>
        </w:rPr>
      </w:pPr>
      <w:r w:rsidRPr="003E6AFE">
        <w:rPr>
          <w:b/>
          <w:sz w:val="26"/>
          <w:szCs w:val="26"/>
        </w:rPr>
        <w:t xml:space="preserve">на </w:t>
      </w:r>
      <w:r w:rsidR="00612811" w:rsidRPr="003E6AFE">
        <w:rPr>
          <w:b/>
          <w:sz w:val="26"/>
          <w:szCs w:val="26"/>
        </w:rPr>
        <w:t xml:space="preserve">поставку </w:t>
      </w:r>
      <w:r w:rsidR="007F4188" w:rsidRPr="003E6AFE">
        <w:rPr>
          <w:b/>
          <w:sz w:val="26"/>
          <w:szCs w:val="26"/>
        </w:rPr>
        <w:t>мет</w:t>
      </w:r>
      <w:r w:rsidR="00620938" w:rsidRPr="003E6AFE">
        <w:rPr>
          <w:b/>
          <w:sz w:val="26"/>
          <w:szCs w:val="26"/>
        </w:rPr>
        <w:t>аллопроката</w:t>
      </w:r>
      <w:r w:rsidR="00843900" w:rsidRPr="003E6AFE">
        <w:rPr>
          <w:b/>
          <w:sz w:val="26"/>
          <w:szCs w:val="26"/>
        </w:rPr>
        <w:t xml:space="preserve"> </w:t>
      </w:r>
      <w:r w:rsidR="00C31E07">
        <w:rPr>
          <w:b/>
          <w:sz w:val="26"/>
          <w:szCs w:val="26"/>
        </w:rPr>
        <w:t>(</w:t>
      </w:r>
      <w:r w:rsidR="00160EF1" w:rsidRPr="003E6AFE">
        <w:rPr>
          <w:b/>
          <w:sz w:val="26"/>
          <w:szCs w:val="26"/>
        </w:rPr>
        <w:t>Уголок стальной равнополочный 90х7</w:t>
      </w:r>
      <w:r w:rsidR="00C31E07">
        <w:rPr>
          <w:b/>
          <w:sz w:val="26"/>
          <w:szCs w:val="26"/>
        </w:rPr>
        <w:t>)</w:t>
      </w:r>
      <w:r w:rsidR="009C0389" w:rsidRPr="003E6AFE">
        <w:rPr>
          <w:b/>
          <w:sz w:val="26"/>
          <w:szCs w:val="26"/>
        </w:rPr>
        <w:t xml:space="preserve">. Лот № </w:t>
      </w:r>
      <w:r w:rsidR="00BD2843" w:rsidRPr="00C31E07">
        <w:rPr>
          <w:b/>
          <w:sz w:val="26"/>
          <w:szCs w:val="26"/>
          <w:u w:val="single"/>
        </w:rPr>
        <w:t>203</w:t>
      </w:r>
      <w:r w:rsidR="00620938" w:rsidRPr="00C31E07">
        <w:rPr>
          <w:b/>
          <w:sz w:val="26"/>
          <w:szCs w:val="26"/>
          <w:u w:val="single"/>
          <w:lang w:val="en-US"/>
        </w:rPr>
        <w:t>A</w:t>
      </w:r>
    </w:p>
    <w:p w14:paraId="5E46F78D" w:rsidR="00612811" w:rsidRPr="003E6AFE" w:rsidRDefault="00612811" w:rsidP="00773399">
      <w:pPr>
        <w:ind w:firstLine="0"/>
        <w:jc w:val="center"/>
        <w:rPr>
          <w:sz w:val="26"/>
          <w:szCs w:val="26"/>
        </w:rPr>
      </w:pPr>
    </w:p>
    <w:p w14:paraId="4B56012F" w:rsidR="002169D7" w:rsidRDefault="002169D7" w:rsidP="002169D7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3AB0377B" w:rsidR="002169D7" w:rsidRDefault="002169D7" w:rsidP="002169D7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0C82554F" w:rsidR="002169D7" w:rsidRDefault="002169D7" w:rsidP="002169D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C9CD69" w:rsidR="002169D7" w:rsidRPr="00CB6078" w:rsidRDefault="002169D7" w:rsidP="002169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0588130C" w:rsidR="002169D7" w:rsidRPr="00CB6078" w:rsidRDefault="002169D7" w:rsidP="002169D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02A298A7" w:rsidR="002169D7" w:rsidRPr="00CB6078" w:rsidRDefault="002169D7" w:rsidP="002169D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0E3EEA3D" w:rsidR="002169D7" w:rsidRPr="00CB6078" w:rsidRDefault="002169D7" w:rsidP="002169D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E254F67" w:rsidR="002169D7" w:rsidRPr="00CB6078" w:rsidRDefault="002169D7" w:rsidP="002169D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2A565D" w:rsidR="002169D7" w:rsidRPr="00CB6078" w:rsidRDefault="002169D7" w:rsidP="002169D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380F1390" w:rsidR="002169D7" w:rsidRPr="00CB6078" w:rsidRDefault="002169D7" w:rsidP="002169D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7761CB6" w:rsidR="002169D7" w:rsidRPr="00CB6078" w:rsidRDefault="002169D7" w:rsidP="002169D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0F7007B" w:rsidR="002169D7" w:rsidRPr="00CB6078" w:rsidRDefault="002169D7" w:rsidP="002169D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>2.3. Металлопрокат должен соответствовать требованиям:</w:t>
      </w:r>
    </w:p>
    <w:p w14:paraId="64EBE06D" w:rsidR="002169D7" w:rsidRPr="00FF548D" w:rsidRDefault="002169D7" w:rsidP="002169D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01221D98" w:rsidR="002169D7" w:rsidRPr="00CB6078" w:rsidRDefault="002169D7" w:rsidP="002169D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A57C710" w:rsidR="002169D7" w:rsidRPr="00CB6078" w:rsidRDefault="002169D7" w:rsidP="002169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2FEFF428" w:rsidR="002169D7" w:rsidRPr="00CB6078" w:rsidRDefault="002169D7" w:rsidP="002169D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409CB3" w:rsidR="002169D7" w:rsidRPr="00CB6078" w:rsidRDefault="002169D7" w:rsidP="002169D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0903EDC5" w:rsidR="002169D7" w:rsidRPr="00CB6078" w:rsidRDefault="002169D7" w:rsidP="002169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CF5180" w:rsidR="002169D7" w:rsidRPr="00CB6078" w:rsidRDefault="002169D7" w:rsidP="002169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555D4980" w:rsidR="002169D7" w:rsidRPr="00CB6078" w:rsidRDefault="002169D7" w:rsidP="002169D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3D041BCD" w:rsidR="002169D7" w:rsidRDefault="002169D7" w:rsidP="002169D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0233FDFD" w:rsidR="002169D7" w:rsidRPr="00CB6078" w:rsidRDefault="002169D7" w:rsidP="002169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36FEA4" w:rsidR="002169D7" w:rsidRPr="00CB6078" w:rsidRDefault="002169D7" w:rsidP="002169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A071DD5" w:rsidR="002169D7" w:rsidRDefault="002169D7" w:rsidP="002169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222EA5B3" w:rsidR="002169D7" w:rsidRPr="00CB6078" w:rsidRDefault="002169D7" w:rsidP="002169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B5ECE2" w:rsidR="002169D7" w:rsidRPr="00CB6078" w:rsidRDefault="002169D7" w:rsidP="002169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7E5B015" w:rsidR="002169D7" w:rsidRDefault="002169D7" w:rsidP="002169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5EBC66D9" w:rsidR="002169D7" w:rsidRPr="00CB6078" w:rsidRDefault="002169D7" w:rsidP="002169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1A14A1" w:rsidR="002169D7" w:rsidRPr="00CB6078" w:rsidRDefault="002169D7" w:rsidP="002169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4261D3" w:rsidR="002169D7" w:rsidRDefault="002169D7" w:rsidP="002169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68875E2F" w:rsidR="002169D7" w:rsidRPr="00CB6078" w:rsidRDefault="002169D7" w:rsidP="002169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14E533" w:rsidR="002169D7" w:rsidRPr="00CB6078" w:rsidRDefault="002169D7" w:rsidP="002169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437932A0" w:rsidR="002169D7" w:rsidRPr="00CB6078" w:rsidRDefault="002169D7" w:rsidP="002169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7308417C" w:rsidR="002169D7" w:rsidRPr="00CB6078" w:rsidRDefault="002169D7" w:rsidP="002169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0746D1" w:rsidR="002169D7" w:rsidRPr="00CB6078" w:rsidRDefault="002169D7" w:rsidP="002169D7">
      <w:pPr>
        <w:rPr>
          <w:sz w:val="26"/>
          <w:szCs w:val="26"/>
        </w:rPr>
      </w:pPr>
    </w:p>
    <w:p w14:paraId="7682AD10" w:rsidR="002169D7" w:rsidRPr="00CB6078" w:rsidRDefault="002169D7" w:rsidP="002169D7">
      <w:pPr>
        <w:rPr>
          <w:sz w:val="26"/>
          <w:szCs w:val="26"/>
        </w:rPr>
      </w:pPr>
    </w:p>
    <w:p w14:paraId="1F044416" w:rsidR="002169D7" w:rsidRPr="00CB6078" w:rsidRDefault="002169D7" w:rsidP="002169D7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341FB775" w:rsidR="002169D7" w:rsidRPr="00CB6078" w:rsidRDefault="002169D7" w:rsidP="002169D7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2169D7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78DA0" w:rsidR="00752C83" w:rsidRDefault="00752C83">
      <w:r>
        <w:separator/>
      </w:r>
    </w:p>
  </w:endnote>
  <w:endnote w:type="continuationSeparator" w:id="0">
    <w:p w14:paraId="06591107" w:rsidR="00752C83" w:rsidRDefault="0075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707DF" w:rsidR="00752C83" w:rsidRDefault="00752C83">
      <w:r>
        <w:separator/>
      </w:r>
    </w:p>
  </w:footnote>
  <w:footnote w:type="continuationSeparator" w:id="0">
    <w:p w14:paraId="3A1AB63E" w:rsidR="00752C83" w:rsidRDefault="00752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A9CE2" w:rsidR="00AD7048" w:rsidRDefault="009152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98A1D3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76A55CB1"/>
    <w:multiLevelType w:val="multilevel"/>
    <w:tmpl w:val="64325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F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EF1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69D7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AFE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E8A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D7D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36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7B"/>
    <w:rsid w:val="0074028B"/>
    <w:rsid w:val="007407B3"/>
    <w:rsid w:val="00741B89"/>
    <w:rsid w:val="007435DC"/>
    <w:rsid w:val="00744BB7"/>
    <w:rsid w:val="0074788E"/>
    <w:rsid w:val="00747ADF"/>
    <w:rsid w:val="00752C8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C64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27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7B3"/>
    <w:rsid w:val="009537B9"/>
    <w:rsid w:val="009538B8"/>
    <w:rsid w:val="00955E24"/>
    <w:rsid w:val="00956C77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00F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865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1E07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6B9D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350"/>
    <w:rsid w:val="00DA6B8B"/>
    <w:rsid w:val="00DA77B6"/>
    <w:rsid w:val="00DB01EF"/>
    <w:rsid w:val="00DB332D"/>
    <w:rsid w:val="00DB443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438AD1-A54A-47C8-A8E9-B43C2966C3C4}"/>
  <w14:docId w14:val="01EDB49A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2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F182-78E6-46A2-BDA3-EC1C2CD4B3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B6D2E-70C5-4392-B074-0BC108368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DF1BE-47F1-4605-80BA-66AF005087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8572FC0-A8E7-4DF7-980B-F4B3AD718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2020-05-27T09:36:00Z</dcterms:created>
  <dcterms:modified xsi:type="dcterms:W3CDTF">2020-05-27T09:37:00Z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